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E5D" w:rsidRDefault="00D54E5D" w:rsidP="00D54E5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Rauf FREER</w:t>
      </w:r>
      <w:r>
        <w:rPr>
          <w:rFonts w:ascii="Times New Roman" w:hAnsi="Arial Unicode MS"/>
        </w:rPr>
        <w:t xml:space="preserve">     (d.1506)</w:t>
      </w:r>
    </w:p>
    <w:p w:rsidR="00D54E5D" w:rsidRDefault="00D54E5D" w:rsidP="00D54E5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Gilling.</w:t>
      </w:r>
    </w:p>
    <w:p w:rsidR="00D54E5D" w:rsidRDefault="00D54E5D" w:rsidP="00D54E5D">
      <w:pPr>
        <w:pStyle w:val="Body1"/>
        <w:rPr>
          <w:rFonts w:ascii="Times New Roman" w:hAnsi="Times New Roman"/>
        </w:rPr>
      </w:pPr>
    </w:p>
    <w:p w:rsidR="00D54E5D" w:rsidRDefault="00D54E5D" w:rsidP="00D54E5D">
      <w:pPr>
        <w:pStyle w:val="Body1"/>
        <w:rPr>
          <w:rFonts w:ascii="Times New Roman" w:hAnsi="Times New Roman"/>
        </w:rPr>
      </w:pPr>
    </w:p>
    <w:p w:rsidR="00D54E5D" w:rsidRDefault="00D54E5D" w:rsidP="00D54E5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17 Jul. 1506    He made his Will.  (W.Y.R. p.65)</w:t>
      </w:r>
    </w:p>
    <w:p w:rsidR="00D54E5D" w:rsidRDefault="00D54E5D" w:rsidP="00D54E5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23 Jul.             Probate of his Will.   (ibid.)</w:t>
      </w:r>
    </w:p>
    <w:p w:rsidR="00D54E5D" w:rsidRDefault="00D54E5D" w:rsidP="00D54E5D">
      <w:pPr>
        <w:pStyle w:val="Body1"/>
        <w:rPr>
          <w:rFonts w:ascii="Times New Roman" w:hAnsi="Times New Roman"/>
        </w:rPr>
      </w:pPr>
    </w:p>
    <w:p w:rsidR="00D54E5D" w:rsidRDefault="00D54E5D" w:rsidP="00D54E5D">
      <w:pPr>
        <w:pStyle w:val="Body1"/>
        <w:rPr>
          <w:rFonts w:ascii="Times New Roman" w:hAnsi="Times New Roman"/>
        </w:rPr>
      </w:pPr>
    </w:p>
    <w:p w:rsidR="00D54E5D" w:rsidRDefault="00D54E5D" w:rsidP="00D54E5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9 May 2013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E5D" w:rsidRDefault="00D54E5D" w:rsidP="00564E3C">
      <w:pPr>
        <w:spacing w:after="0" w:line="240" w:lineRule="auto"/>
      </w:pPr>
      <w:r>
        <w:separator/>
      </w:r>
    </w:p>
  </w:endnote>
  <w:endnote w:type="continuationSeparator" w:id="0">
    <w:p w:rsidR="00D54E5D" w:rsidRDefault="00D54E5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54E5D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E5D" w:rsidRDefault="00D54E5D" w:rsidP="00564E3C">
      <w:pPr>
        <w:spacing w:after="0" w:line="240" w:lineRule="auto"/>
      </w:pPr>
      <w:r>
        <w:separator/>
      </w:r>
    </w:p>
  </w:footnote>
  <w:footnote w:type="continuationSeparator" w:id="0">
    <w:p w:rsidR="00D54E5D" w:rsidRDefault="00D54E5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E5D"/>
    <w:rsid w:val="00372DC6"/>
    <w:rsid w:val="00564E3C"/>
    <w:rsid w:val="0064591D"/>
    <w:rsid w:val="00D54E5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4D2315-46CC-4938-AD23-336A85E43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D54E5D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2015-10-20T19:02:00Z</dcterms:created>
  <dcterms:modified xsi:type="dcterms:W3CDTF">2015-10-20T19:02:00Z</dcterms:modified>
</cp:coreProperties>
</file>